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68F23" w14:textId="77777777" w:rsidR="006958CB" w:rsidRDefault="006958CB" w:rsidP="006958CB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Hlk106093378"/>
      <w:r>
        <w:rPr>
          <w:rFonts w:ascii="Times New Roman" w:hAnsi="Times New Roman" w:cs="Times New Roman"/>
          <w:sz w:val="24"/>
          <w:szCs w:val="24"/>
          <w:u w:val="single"/>
        </w:rPr>
        <w:t>William KYNGGRAVE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fl.1500)</w:t>
      </w:r>
    </w:p>
    <w:p w14:paraId="22EE372A" w14:textId="77777777" w:rsidR="006958CB" w:rsidRDefault="006958CB" w:rsidP="006958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London.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27C70D11" w14:textId="77777777" w:rsidR="006958CB" w:rsidRDefault="006958CB" w:rsidP="006958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4D119B" w14:textId="77777777" w:rsidR="006958CB" w:rsidRDefault="006958CB" w:rsidP="006958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A92547" w14:textId="77777777" w:rsidR="006958CB" w:rsidRDefault="006958CB" w:rsidP="006958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1500</w:t>
      </w:r>
      <w:r>
        <w:rPr>
          <w:rFonts w:ascii="Times New Roman" w:hAnsi="Times New Roman" w:cs="Times New Roman"/>
          <w:sz w:val="24"/>
          <w:szCs w:val="24"/>
        </w:rPr>
        <w:tab/>
        <w:t>The executors of Thomas Abraham of London, grocer, made a plaint of debt</w:t>
      </w:r>
    </w:p>
    <w:p w14:paraId="0907D097" w14:textId="77777777" w:rsidR="006958CB" w:rsidRDefault="006958CB" w:rsidP="006958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against him,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Pontesbury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Shrewsbury, vintner, and Vincent </w:t>
      </w:r>
      <w:proofErr w:type="spellStart"/>
      <w:r>
        <w:rPr>
          <w:rFonts w:ascii="Times New Roman" w:hAnsi="Times New Roman" w:cs="Times New Roman"/>
          <w:sz w:val="24"/>
          <w:szCs w:val="24"/>
        </w:rPr>
        <w:t>Tuteler</w:t>
      </w:r>
      <w:proofErr w:type="spellEnd"/>
    </w:p>
    <w:p w14:paraId="0BD9E263" w14:textId="77777777" w:rsidR="006958CB" w:rsidRDefault="006958CB" w:rsidP="006958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London, esquire.</w:t>
      </w:r>
    </w:p>
    <w:p w14:paraId="40CEA5EA" w14:textId="77777777" w:rsidR="006958CB" w:rsidRDefault="006958CB" w:rsidP="006958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2A43C5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http://aalt.law.uh.edu/Indices/CP40Indices/CP40no951/CP40no951Pl.htm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52BFD374" w14:textId="77777777" w:rsidR="006958CB" w:rsidRDefault="006958CB" w:rsidP="006958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1FF3FE" w14:textId="77777777" w:rsidR="006958CB" w:rsidRDefault="006958CB" w:rsidP="006958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E00B7F" w14:textId="77777777" w:rsidR="006958CB" w:rsidRDefault="006958CB" w:rsidP="006958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June 2022</w:t>
      </w:r>
    </w:p>
    <w:bookmarkEnd w:id="0"/>
    <w:p w14:paraId="7C23016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E20FE" w14:textId="77777777" w:rsidR="006958CB" w:rsidRDefault="006958CB" w:rsidP="009139A6">
      <w:r>
        <w:separator/>
      </w:r>
    </w:p>
  </w:endnote>
  <w:endnote w:type="continuationSeparator" w:id="0">
    <w:p w14:paraId="57DE80F9" w14:textId="77777777" w:rsidR="006958CB" w:rsidRDefault="006958C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2DC2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81AD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CF88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B097D" w14:textId="77777777" w:rsidR="006958CB" w:rsidRDefault="006958CB" w:rsidP="009139A6">
      <w:r>
        <w:separator/>
      </w:r>
    </w:p>
  </w:footnote>
  <w:footnote w:type="continuationSeparator" w:id="0">
    <w:p w14:paraId="49DBDC54" w14:textId="77777777" w:rsidR="006958CB" w:rsidRDefault="006958C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1C37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87C0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B871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8CB"/>
    <w:rsid w:val="000666E0"/>
    <w:rsid w:val="002510B7"/>
    <w:rsid w:val="005C130B"/>
    <w:rsid w:val="006958C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F0CFCE"/>
  <w15:chartTrackingRefBased/>
  <w15:docId w15:val="{5A2D3890-5196-4A0A-B3E5-B2E7948AA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958C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951/CP40no951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2022-08-11T10:15:00Z</dcterms:created>
  <dcterms:modified xsi:type="dcterms:W3CDTF">2022-08-11T10:16:00Z</dcterms:modified>
</cp:coreProperties>
</file>